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CFAC" w14:textId="51C7309E" w:rsidR="00BA00AB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LATHAM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61A10180" w14:textId="0189D4BD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 Town clerk.</w:t>
      </w:r>
    </w:p>
    <w:p w14:paraId="1FB315D4" w14:textId="34591E37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E8EBCC" w14:textId="57AAE210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F6604" w14:textId="38355AA2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Mar.1484</w:t>
      </w:r>
      <w:r>
        <w:rPr>
          <w:rFonts w:ascii="Times New Roman" w:hAnsi="Times New Roman" w:cs="Times New Roman"/>
          <w:sz w:val="24"/>
          <w:szCs w:val="24"/>
        </w:rPr>
        <w:tab/>
        <w:t>He borrowed an old salet, worth 12d, from the town’s store.</w:t>
      </w:r>
    </w:p>
    <w:p w14:paraId="71E2D682" w14:textId="79391D3C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p.125)</w:t>
      </w:r>
    </w:p>
    <w:p w14:paraId="1F236D60" w14:textId="713BCC07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Aug.1485</w:t>
      </w:r>
      <w:r>
        <w:rPr>
          <w:rFonts w:ascii="Times New Roman" w:hAnsi="Times New Roman" w:cs="Times New Roman"/>
          <w:sz w:val="24"/>
          <w:szCs w:val="24"/>
        </w:rPr>
        <w:tab/>
        <w:t>He may have been killed at Bosworth as part of the Southampton</w:t>
      </w:r>
    </w:p>
    <w:p w14:paraId="1E0F2B25" w14:textId="49848098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contingent.  (ibid.)</w:t>
      </w:r>
    </w:p>
    <w:p w14:paraId="7B4621CE" w14:textId="4C8BCCD4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DB78F" w14:textId="1CB7BAEC" w:rsid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ABEA2" w14:textId="5FB470EB" w:rsidR="002F6502" w:rsidRPr="002F6502" w:rsidRDefault="002F65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2022</w:t>
      </w:r>
    </w:p>
    <w:sectPr w:rsidR="002F6502" w:rsidRPr="002F65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98ED" w14:textId="77777777" w:rsidR="002F6502" w:rsidRDefault="002F6502" w:rsidP="009139A6">
      <w:r>
        <w:separator/>
      </w:r>
    </w:p>
  </w:endnote>
  <w:endnote w:type="continuationSeparator" w:id="0">
    <w:p w14:paraId="114B42E5" w14:textId="77777777" w:rsidR="002F6502" w:rsidRDefault="002F65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E9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F2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54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9E682" w14:textId="77777777" w:rsidR="002F6502" w:rsidRDefault="002F6502" w:rsidP="009139A6">
      <w:r>
        <w:separator/>
      </w:r>
    </w:p>
  </w:footnote>
  <w:footnote w:type="continuationSeparator" w:id="0">
    <w:p w14:paraId="21D6A40E" w14:textId="77777777" w:rsidR="002F6502" w:rsidRDefault="002F65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5F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12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F4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02"/>
    <w:rsid w:val="000666E0"/>
    <w:rsid w:val="002510B7"/>
    <w:rsid w:val="002F650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8FCF"/>
  <w15:chartTrackingRefBased/>
  <w15:docId w15:val="{DA709FCB-5679-430C-9476-B0CC9575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2022-09-12T11:14:00Z</dcterms:created>
  <dcterms:modified xsi:type="dcterms:W3CDTF">2022-09-12T11:19:00Z</dcterms:modified>
</cp:coreProperties>
</file>